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AB" w:rsidRPr="00B74AB0" w:rsidRDefault="00A00DAB" w:rsidP="00C6237E">
      <w:pPr>
        <w:jc w:val="center"/>
        <w:rPr>
          <w:b/>
          <w:lang w:val="uk-UA"/>
        </w:rPr>
      </w:pPr>
      <w:r w:rsidRPr="00B74AB0">
        <w:rPr>
          <w:b/>
          <w:lang w:val="uk-UA"/>
        </w:rPr>
        <w:t xml:space="preserve">План-заходи </w:t>
      </w:r>
    </w:p>
    <w:p w:rsidR="00A00DAB" w:rsidRPr="00B74AB0" w:rsidRDefault="00A00DAB" w:rsidP="00C6237E">
      <w:pPr>
        <w:jc w:val="center"/>
        <w:rPr>
          <w:b/>
          <w:lang w:val="uk-UA"/>
        </w:rPr>
      </w:pPr>
      <w:r w:rsidRPr="00B74AB0">
        <w:rPr>
          <w:b/>
          <w:lang w:val="uk-UA"/>
        </w:rPr>
        <w:t xml:space="preserve">по проведенню місячника озеленення, прибирання і благоустрою </w:t>
      </w:r>
    </w:p>
    <w:p w:rsidR="00A00DAB" w:rsidRPr="00B74AB0" w:rsidRDefault="00A00DAB" w:rsidP="00C6237E">
      <w:pPr>
        <w:jc w:val="center"/>
        <w:rPr>
          <w:b/>
          <w:lang w:val="uk-UA"/>
        </w:rPr>
      </w:pPr>
      <w:r w:rsidRPr="00B74AB0">
        <w:rPr>
          <w:b/>
          <w:lang w:val="uk-UA"/>
        </w:rPr>
        <w:t>в м. Городок у 2017 р.</w:t>
      </w:r>
    </w:p>
    <w:p w:rsidR="00A00DAB" w:rsidRPr="00B74AB0" w:rsidRDefault="00A00DAB" w:rsidP="00445400">
      <w:pPr>
        <w:jc w:val="center"/>
        <w:rPr>
          <w:b/>
          <w:lang w:val="uk-UA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0"/>
        <w:gridCol w:w="2884"/>
        <w:gridCol w:w="3544"/>
        <w:gridCol w:w="2126"/>
      </w:tblGrid>
      <w:tr w:rsidR="00A00DAB" w:rsidRPr="00B74AB0" w:rsidTr="00F4129E">
        <w:trPr>
          <w:trHeight w:val="631"/>
        </w:trPr>
        <w:tc>
          <w:tcPr>
            <w:tcW w:w="910" w:type="dxa"/>
          </w:tcPr>
          <w:p w:rsidR="00A00DAB" w:rsidRPr="00B74AB0" w:rsidRDefault="00A00DAB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№п/п</w:t>
            </w:r>
          </w:p>
        </w:tc>
        <w:tc>
          <w:tcPr>
            <w:tcW w:w="2884" w:type="dxa"/>
          </w:tcPr>
          <w:p w:rsidR="00A00DAB" w:rsidRPr="00B74AB0" w:rsidRDefault="00A00DAB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Назва організації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Територія прибирання</w:t>
            </w:r>
          </w:p>
        </w:tc>
        <w:tc>
          <w:tcPr>
            <w:tcW w:w="2126" w:type="dxa"/>
          </w:tcPr>
          <w:p w:rsidR="00A00DAB" w:rsidRPr="00B74AB0" w:rsidRDefault="00A00DAB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Термін виконання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Відділ культури Городоцької РДА</w:t>
            </w:r>
          </w:p>
        </w:tc>
        <w:tc>
          <w:tcPr>
            <w:tcW w:w="3544" w:type="dxa"/>
          </w:tcPr>
          <w:p w:rsidR="00A00DAB" w:rsidRPr="00B74AB0" w:rsidRDefault="00A00DAB" w:rsidP="003A3CFD">
            <w:pPr>
              <w:numPr>
                <w:ilvl w:val="0"/>
                <w:numId w:val="7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берег р. Верещиці (біля приміщення колишнього кінотеатру);</w:t>
            </w:r>
          </w:p>
          <w:p w:rsidR="00A00DAB" w:rsidRPr="00B74AB0" w:rsidRDefault="00A00DAB" w:rsidP="003A3CFD">
            <w:pPr>
              <w:numPr>
                <w:ilvl w:val="0"/>
                <w:numId w:val="7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A00DAB" w:rsidRPr="00B74AB0" w:rsidRDefault="00A00DAB" w:rsidP="00CC7DD9">
            <w:pPr>
              <w:jc w:val="center"/>
              <w:rPr>
                <w:b/>
                <w:lang w:val="uk-UA"/>
              </w:rPr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 xml:space="preserve">. 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Відділ освіти Городоцької РДА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берег озера «Грабове» (від ЦС «Спорт для всіх» до перехрестя вул.І. Франка - Паркова)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rPr>
          <w:trHeight w:val="1281"/>
        </w:trPr>
        <w:tc>
          <w:tcPr>
            <w:tcW w:w="910" w:type="dxa"/>
            <w:tcBorders>
              <w:bottom w:val="single" w:sz="4" w:space="0" w:color="auto"/>
            </w:tcBorders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Районне управління праці та соціального захисту населення Городоцької РДА,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00DAB" w:rsidRPr="00B74AB0" w:rsidRDefault="00A00DAB" w:rsidP="00CC7DD9">
            <w:pPr>
              <w:ind w:left="6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управління територія;</w:t>
            </w:r>
          </w:p>
          <w:p w:rsidR="00A00DAB" w:rsidRPr="00B74AB0" w:rsidRDefault="00A00DAB" w:rsidP="00CC7DD9">
            <w:pPr>
              <w:ind w:left="6"/>
              <w:rPr>
                <w:lang w:val="uk-UA"/>
              </w:rPr>
            </w:pPr>
          </w:p>
          <w:p w:rsidR="00A00DAB" w:rsidRPr="00B74AB0" w:rsidRDefault="00A00DAB" w:rsidP="00CC7DD9">
            <w:pPr>
              <w:ind w:left="6"/>
              <w:rPr>
                <w:lang w:val="uk-UA"/>
              </w:rPr>
            </w:pPr>
          </w:p>
          <w:p w:rsidR="00A00DAB" w:rsidRPr="00B74AB0" w:rsidRDefault="00A00DAB" w:rsidP="00CC7DD9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rPr>
          <w:trHeight w:val="729"/>
        </w:trPr>
        <w:tc>
          <w:tcPr>
            <w:tcW w:w="910" w:type="dxa"/>
            <w:tcBorders>
              <w:top w:val="single" w:sz="4" w:space="0" w:color="auto"/>
            </w:tcBorders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  <w:tcBorders>
              <w:top w:val="single" w:sz="4" w:space="0" w:color="auto"/>
            </w:tcBorders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color w:val="373737"/>
                <w:shd w:val="clear" w:color="auto" w:fill="FFFFFF"/>
                <w:lang w:val="uk-UA"/>
              </w:rPr>
              <w:t>Р</w:t>
            </w:r>
            <w:r w:rsidRPr="00B74AB0">
              <w:rPr>
                <w:color w:val="373737"/>
                <w:shd w:val="clear" w:color="auto" w:fill="FFFFFF"/>
              </w:rPr>
              <w:t>айонн</w:t>
            </w:r>
            <w:r w:rsidRPr="00B74AB0">
              <w:rPr>
                <w:color w:val="373737"/>
                <w:shd w:val="clear" w:color="auto" w:fill="FFFFFF"/>
                <w:lang w:val="uk-UA"/>
              </w:rPr>
              <w:t>ий</w:t>
            </w:r>
            <w:r w:rsidRPr="00B74AB0">
              <w:rPr>
                <w:color w:val="373737"/>
                <w:shd w:val="clear" w:color="auto" w:fill="FFFFFF"/>
              </w:rPr>
              <w:t xml:space="preserve"> територіаль</w:t>
            </w:r>
            <w:r w:rsidRPr="00B74AB0">
              <w:rPr>
                <w:color w:val="373737"/>
                <w:shd w:val="clear" w:color="auto" w:fill="FFFFFF"/>
                <w:lang w:val="uk-UA"/>
              </w:rPr>
              <w:t>ний</w:t>
            </w:r>
            <w:r w:rsidRPr="00B74AB0">
              <w:rPr>
                <w:color w:val="373737"/>
                <w:shd w:val="clear" w:color="auto" w:fill="FFFFFF"/>
              </w:rPr>
              <w:t xml:space="preserve"> центру соціального обслуговування населення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00DAB" w:rsidRPr="00B74AB0" w:rsidRDefault="00A00DAB" w:rsidP="00CC7DD9">
            <w:pPr>
              <w:ind w:left="6"/>
              <w:rPr>
                <w:lang w:val="uk-UA"/>
              </w:rPr>
            </w:pPr>
            <w:r w:rsidRPr="00B74AB0">
              <w:rPr>
                <w:lang w:val="uk-UA"/>
              </w:rPr>
              <w:t>територія колишньої школи соціальної реабілітації та прилегла до неї територія по                вул. Підгір’</w:t>
            </w:r>
            <w:r w:rsidRPr="00B74AB0">
              <w:t>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Городоцька РДА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4"/>
              </w:numPr>
              <w:ind w:left="0" w:hanging="24"/>
              <w:rPr>
                <w:lang w:val="uk-UA"/>
              </w:rPr>
            </w:pPr>
            <w:r w:rsidRPr="00B74AB0">
              <w:rPr>
                <w:lang w:val="uk-UA"/>
              </w:rPr>
              <w:t>територія саду біля міського кладовища по   вул. С. Стрільців;</w:t>
            </w:r>
          </w:p>
          <w:p w:rsidR="00A00DAB" w:rsidRPr="00B74AB0" w:rsidRDefault="00A00DAB" w:rsidP="00445400">
            <w:pPr>
              <w:pStyle w:val="ListParagraph"/>
              <w:numPr>
                <w:ilvl w:val="0"/>
                <w:numId w:val="4"/>
              </w:numPr>
              <w:ind w:left="0" w:hanging="24"/>
              <w:rPr>
                <w:lang w:val="uk-UA"/>
              </w:rPr>
            </w:pPr>
            <w:r w:rsidRPr="00B74AB0">
              <w:rPr>
                <w:lang w:val="uk-UA"/>
              </w:rPr>
              <w:t>територія біля постаменту Матері Божої по вул. Львівській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Городоцька районна рада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дитячий майданчик по вул. Українській;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прилегла територія до будівлі райради 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ТОВ «Танк-Транс»</w:t>
            </w:r>
          </w:p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(вул. Івасюка)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ТзОВ «Інстал-пласт ХВ»</w:t>
            </w:r>
          </w:p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(вул. Івасюка)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Городоцький ЦОС №1 центру ПЗ №8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установи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проїзд з вул. Української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Цех електрозв</w:t>
            </w:r>
            <w:r w:rsidRPr="00B74AB0">
              <w:t>’</w:t>
            </w:r>
            <w:r w:rsidRPr="00B74AB0">
              <w:rPr>
                <w:lang w:val="uk-UA"/>
              </w:rPr>
              <w:t>язку №18 м. Городка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власна та прилегла до установи територія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проїзд з вул. Української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ПП «Писанка» 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кладовища від скверу до каплиці Св. Розалії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ТзОВ «Яблуневий Дар»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 по вул. Сонячній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Музична школа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біля пам</w:t>
            </w:r>
            <w:r w:rsidRPr="00B74AB0">
              <w:t>’</w:t>
            </w:r>
            <w:r w:rsidRPr="00B74AB0">
              <w:rPr>
                <w:lang w:val="uk-UA"/>
              </w:rPr>
              <w:t>ят</w:t>
            </w:r>
            <w:r>
              <w:rPr>
                <w:lang w:val="uk-UA"/>
              </w:rPr>
              <w:t xml:space="preserve">ника   </w:t>
            </w:r>
            <w:r w:rsidRPr="00B74AB0">
              <w:rPr>
                <w:lang w:val="uk-UA"/>
              </w:rPr>
              <w:t>Б. Хмельницького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Городоцький РЕМ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територія, 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зрізка аварійних дерев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Філія «Городоцьке УЕГГ» ВАТ Львівгаз 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установи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>територія навпроти свого підприємства до залізничного переїзду;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 xml:space="preserve"> територія ГРП по місту;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hanging="6"/>
              <w:rPr>
                <w:lang w:val="uk-UA"/>
              </w:rPr>
            </w:pPr>
            <w:r w:rsidRPr="00B74AB0">
              <w:rPr>
                <w:lang w:val="uk-UA"/>
              </w:rPr>
              <w:t>ГРП на вул. Короткій (почистити, помалювати, вирубати чагарники)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Страхова компанія «Оранта»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площа перед церквою Благовіщення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2F51E0">
        <w:trPr>
          <w:trHeight w:val="1068"/>
        </w:trPr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2F51E0">
            <w:r w:rsidRPr="00B74AB0">
              <w:t>Городоцьк</w:t>
            </w:r>
            <w:r w:rsidRPr="00B74AB0">
              <w:rPr>
                <w:lang w:val="uk-UA"/>
              </w:rPr>
              <w:t>е</w:t>
            </w:r>
            <w:r w:rsidRPr="00B74AB0">
              <w:t xml:space="preserve">     міжрайонн</w:t>
            </w:r>
            <w:r w:rsidRPr="00B74AB0">
              <w:rPr>
                <w:lang w:val="uk-UA"/>
              </w:rPr>
              <w:t>е</w:t>
            </w:r>
            <w:r w:rsidRPr="00B74AB0">
              <w:t xml:space="preserve"> управління</w:t>
            </w:r>
          </w:p>
          <w:p w:rsidR="00A00DAB" w:rsidRPr="00B74AB0" w:rsidRDefault="00A00DAB" w:rsidP="002F51E0">
            <w:r w:rsidRPr="00B74AB0">
              <w:t xml:space="preserve">Держсанепідслужби у </w:t>
            </w:r>
          </w:p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t xml:space="preserve">Львівській області 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територія вул. Українська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КП «Городоцьке водопровідно-каналізаційне господарство»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біля насосної станції по вул. Коновальця;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прилегла територія до адмін будинку по вул. Чорновола;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очисних споруд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Городоцький РВ МНС України Львівської області </w:t>
            </w:r>
          </w:p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(пожежна частина)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ПП Архітектура і будівництво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 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Ринок «Кріо»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очищення водойм, що знаходяться на території ринку від сміття, сухостою, чагарників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вивіз зібраного сміття власними силами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Ринок «Газда- 3»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 xml:space="preserve"> вивіз зібраного сміття власними силами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t>Городоцька м</w:t>
            </w:r>
            <w:r w:rsidRPr="00B74AB0">
              <w:rPr>
                <w:lang w:val="uk-UA"/>
              </w:rPr>
              <w:t>іська рада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Територія Старого парку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Відділ статистики у Городоцькому районі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м-н Гайдамаків  (від приміщення суду до приміщення Приватбанку)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Фінансове управління Городоцької РДА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доріжки та сквер перед адмінбудівлею;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центральна клумба скверу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Городоцький районний суд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Управління агропромислового комплексу Городоцькому районі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прилегла до управління територія по вул. Шкільній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Управління Державного казначейства у Городоцькому районі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Прокуратура Городоцького району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rPr>
          <w:trHeight w:val="1399"/>
        </w:trPr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033EBA">
            <w:pPr>
              <w:ind w:right="-648"/>
              <w:rPr>
                <w:lang w:val="uk-UA"/>
              </w:rPr>
            </w:pPr>
            <w:r w:rsidRPr="00B74AB0">
              <w:rPr>
                <w:lang w:val="uk-UA"/>
              </w:rPr>
              <w:t xml:space="preserve">Городоцьке відділення </w:t>
            </w:r>
          </w:p>
          <w:p w:rsidR="00A00DAB" w:rsidRPr="00B74AB0" w:rsidRDefault="00A00DAB" w:rsidP="00033EBA">
            <w:pPr>
              <w:ind w:right="-648"/>
              <w:rPr>
                <w:lang w:val="uk-UA"/>
              </w:rPr>
            </w:pPr>
            <w:r w:rsidRPr="00B74AB0">
              <w:rPr>
                <w:lang w:val="uk-UA"/>
              </w:rPr>
              <w:t>поліції Яворівського</w:t>
            </w:r>
          </w:p>
          <w:p w:rsidR="00A00DAB" w:rsidRPr="00B74AB0" w:rsidRDefault="00A00DAB" w:rsidP="00033EBA">
            <w:pPr>
              <w:ind w:right="-648"/>
              <w:rPr>
                <w:lang w:val="uk-UA"/>
              </w:rPr>
            </w:pPr>
            <w:r w:rsidRPr="00B74AB0">
              <w:rPr>
                <w:lang w:val="uk-UA"/>
              </w:rPr>
              <w:t>відділу поліції ГУНП</w:t>
            </w:r>
          </w:p>
          <w:p w:rsidR="00A00DAB" w:rsidRPr="00B74AB0" w:rsidRDefault="00A00DAB" w:rsidP="00033EBA">
            <w:pPr>
              <w:ind w:right="-648"/>
            </w:pPr>
            <w:r w:rsidRPr="00B74AB0">
              <w:t>у Львівській обл.</w:t>
            </w:r>
          </w:p>
          <w:p w:rsidR="00A00DAB" w:rsidRPr="00B74AB0" w:rsidRDefault="00A00DAB" w:rsidP="00CC7DD9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 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Городоцька районна центральна </w:t>
            </w:r>
          </w:p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лікарня 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берег річки Верещиці від моста на вул. Коцюбинського вздовж своєї території до моста на вул. Львівській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Поліклініка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 на вул. Коцюбинського;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від церкви до мосту вздовж озера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1373FD">
            <w:pPr>
              <w:ind w:right="-648"/>
            </w:pPr>
            <w:r w:rsidRPr="00B74AB0">
              <w:t>Городоцьк</w:t>
            </w:r>
            <w:r w:rsidRPr="00B74AB0">
              <w:rPr>
                <w:lang w:val="uk-UA"/>
              </w:rPr>
              <w:t>а</w:t>
            </w:r>
            <w:r w:rsidRPr="00B74AB0">
              <w:t xml:space="preserve"> ОДПІ ГУ </w:t>
            </w:r>
          </w:p>
          <w:p w:rsidR="00A00DAB" w:rsidRPr="00B74AB0" w:rsidRDefault="00A00DAB" w:rsidP="001373FD">
            <w:pPr>
              <w:ind w:right="-648"/>
            </w:pPr>
            <w:r w:rsidRPr="00B74AB0">
              <w:t>ДФС у Львівській обл.</w:t>
            </w:r>
          </w:p>
          <w:p w:rsidR="00A00DAB" w:rsidRPr="00B74AB0" w:rsidRDefault="00A00DAB" w:rsidP="00CC7DD9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берег річки Верещиці від мосту на вул. Коцюбинського до урочища «Соснина»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Городоцький районний центр зайнятості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 до установи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Філія Городоцьке відділення №6324» ВАТ «Ощадбанк банк України»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</w:t>
            </w:r>
            <w:r w:rsidRPr="00B74AB0">
              <w:t>ериторія скверу перед установою (клумба навпроти церкви та прилеглі доріжки)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Управління Пенсійного фонду України в Городоцькому районі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міський стадіон «Колос»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Городоцьке районне управління юстиції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провулок від вул. Львівської до будівлі відділу терапії ЦРЛ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Відділення Фонду соціального страхування з тимчасової втрати працевлаштування  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вул. Січових Стрільців від берега р. Верещиці до вул. Української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АПП «Львівське»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очистка меліоративної канави на вул. Комарнівській вздовж усього периметру підприємства від сміття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Городоцьке споживче товариство Городоцька райспоживспілка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Власні та прилеглі території до своїх установ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КП «Редакція часопису Городоччини «Народна думка»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сквер на м-ні Гайдамаків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ТОВ Квазар 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 по вул. Шухевича та Скітник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ТзОВ «Агрошляхбуд – 32»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до підприємства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посадка навпроти підприємства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Відділення №1 ЗГРУ «Приватбанк»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прилегла територія приміщення банку до в</w:t>
            </w:r>
            <w:r w:rsidRPr="00B74AB0">
              <w:t>’</w:t>
            </w:r>
            <w:r w:rsidRPr="00B74AB0">
              <w:rPr>
                <w:lang w:val="uk-UA"/>
              </w:rPr>
              <w:t>їзду у внутрішнє подвір</w:t>
            </w:r>
            <w:r w:rsidRPr="00B74AB0">
              <w:t>’</w:t>
            </w:r>
            <w:r w:rsidRPr="00B74AB0">
              <w:rPr>
                <w:lang w:val="uk-UA"/>
              </w:rPr>
              <w:t>я поліклініки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Управління товариства мисливців та рибалок 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озеро «Пляж» та прилегла до нього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ТзОВ «Городоцький механічний завод»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pStyle w:val="ListParagraph"/>
              <w:ind w:left="9"/>
              <w:rPr>
                <w:lang w:val="uk-UA"/>
              </w:rPr>
            </w:pPr>
            <w:r w:rsidRPr="00B74AB0">
              <w:rPr>
                <w:lang w:val="uk-UA"/>
              </w:rPr>
              <w:t>вул. Шевченка (від стадіону до вул. Н. Пасіки)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110DB" w:rsidRDefault="00A00DAB" w:rsidP="00CC7DD9">
            <w:pPr>
              <w:rPr>
                <w:lang w:val="uk-UA"/>
              </w:rPr>
            </w:pPr>
            <w:r>
              <w:rPr>
                <w:lang w:val="uk-UA"/>
              </w:rPr>
              <w:t>ТзОВ «Тройдбуд»</w:t>
            </w:r>
          </w:p>
        </w:tc>
        <w:tc>
          <w:tcPr>
            <w:tcW w:w="3544" w:type="dxa"/>
          </w:tcPr>
          <w:p w:rsidR="00A00DAB" w:rsidRPr="00B74AB0" w:rsidRDefault="00A00DAB" w:rsidP="00680BC6">
            <w:pPr>
              <w:pStyle w:val="ListParagraph"/>
              <w:numPr>
                <w:ilvl w:val="0"/>
                <w:numId w:val="4"/>
              </w:num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</w:t>
            </w:r>
          </w:p>
          <w:p w:rsidR="00A00DAB" w:rsidRPr="00B74AB0" w:rsidRDefault="00A00DAB" w:rsidP="00680BC6">
            <w:pPr>
              <w:pStyle w:val="ListParagraph"/>
              <w:numPr>
                <w:ilvl w:val="0"/>
                <w:numId w:val="4"/>
              </w:numPr>
              <w:rPr>
                <w:lang w:val="uk-UA"/>
              </w:rPr>
            </w:pPr>
            <w:r w:rsidRPr="00B74AB0">
              <w:rPr>
                <w:lang w:val="uk-UA"/>
              </w:rPr>
              <w:t>площа біля пам</w:t>
            </w:r>
            <w:r w:rsidRPr="00B74AB0">
              <w:rPr>
                <w:lang w:val="en-US"/>
              </w:rPr>
              <w:t>’</w:t>
            </w:r>
            <w:r w:rsidRPr="00B74AB0">
              <w:rPr>
                <w:lang w:val="uk-UA"/>
              </w:rPr>
              <w:t>ятика репресованим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ПП «Елтех»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орендована та прилегла територія на вул. Львівській, 38;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кладовища зі сторони вул. Чорновола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Школи 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та прилегла територія 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Бібліотека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вул. Мартовича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Городоцьке районне відділення СБУ у Львівській області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вул. Гоголя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ВАТ «Городоцька швейна фабрика»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територія;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вул. В. Пасіки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ВАТ «Райавтодор»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власна і прилегла до підприємства територія 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Центр «Спорт для всіх»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території;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територія Старого парку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Церкви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ТОВ «Бадер Україна»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території;</w:t>
            </w:r>
          </w:p>
          <w:p w:rsidR="00A00DAB" w:rsidRPr="00B74AB0" w:rsidRDefault="00A00DAB" w:rsidP="003A3CFD">
            <w:pPr>
              <w:ind w:left="6"/>
              <w:rPr>
                <w:lang w:val="uk-UA"/>
              </w:rPr>
            </w:pP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Хлібоприймальне підприємство ТзОВ «АПП Львівське»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і прилегла територія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КП «М КГ»</w:t>
            </w:r>
          </w:p>
        </w:tc>
        <w:tc>
          <w:tcPr>
            <w:tcW w:w="3544" w:type="dxa"/>
          </w:tcPr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прибудинкові території;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дитячі майданчики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зупинки транспорту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ліквідація несанкціонованого смітєзвалища на кладовищі;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очистка території кладовища від чагарників, дикорослих дерев, ремонт доріжок на кладовищі;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очищення русла       р. Верещиці та берегу о. Грабове від побутового сміття та дикорослих насаджень;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 w:firstLine="0"/>
              <w:rPr>
                <w:lang w:val="uk-UA"/>
              </w:rPr>
            </w:pPr>
            <w:r w:rsidRPr="00B74AB0">
              <w:rPr>
                <w:lang w:val="uk-UA"/>
              </w:rPr>
              <w:t>чистка та фарбування турнікетів;</w:t>
            </w:r>
          </w:p>
          <w:p w:rsidR="00A00DAB" w:rsidRPr="00B74AB0" w:rsidRDefault="00A00DAB" w:rsidP="00445400">
            <w:pPr>
              <w:numPr>
                <w:ilvl w:val="0"/>
                <w:numId w:val="4"/>
              </w:numPr>
              <w:ind w:left="6"/>
              <w:rPr>
                <w:lang w:val="uk-UA"/>
              </w:rPr>
            </w:pPr>
            <w:r w:rsidRPr="00B74AB0">
              <w:rPr>
                <w:lang w:val="uk-UA"/>
              </w:rPr>
              <w:t>чистка та приведення в естетичний вигляд в’</w:t>
            </w:r>
            <w:r w:rsidRPr="00B74AB0">
              <w:t xml:space="preserve">їзних </w:t>
            </w:r>
            <w:r w:rsidRPr="00B74AB0">
              <w:rPr>
                <w:lang w:val="uk-UA"/>
              </w:rPr>
              <w:t>знаків «Городок»</w:t>
            </w:r>
          </w:p>
          <w:p w:rsidR="00A00DAB" w:rsidRPr="00B74AB0" w:rsidRDefault="00A00DAB" w:rsidP="003825B9">
            <w:pPr>
              <w:rPr>
                <w:lang w:val="uk-UA"/>
              </w:rPr>
            </w:pPr>
            <w:r w:rsidRPr="00B74AB0">
              <w:rPr>
                <w:lang w:val="uk-UA"/>
              </w:rPr>
              <w:t>-кювет автодороги Шегині-Львів, виділити транспорт для вивозу відходів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rPr>
          <w:trHeight w:val="2083"/>
        </w:trPr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ТзОВ «Хінкель-Когут» (територія колишнього РБУ-9)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 по вул. Перемишльській, Угрівскій та Комарнівській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 xml:space="preserve">ПП Мураль 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 по вул. Джерельна від приміщення музичної школи до вул. Короткої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rPr>
          <w:trHeight w:val="729"/>
        </w:trPr>
        <w:tc>
          <w:tcPr>
            <w:tcW w:w="910" w:type="dxa"/>
          </w:tcPr>
          <w:p w:rsidR="00A00DAB" w:rsidRPr="00B74AB0" w:rsidRDefault="00A00DAB" w:rsidP="00033EB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0C4495">
            <w:r w:rsidRPr="00B74AB0">
              <w:rPr>
                <w:lang w:val="uk-UA"/>
              </w:rPr>
              <w:t>АЗС</w:t>
            </w:r>
          </w:p>
        </w:tc>
        <w:tc>
          <w:tcPr>
            <w:tcW w:w="3544" w:type="dxa"/>
          </w:tcPr>
          <w:p w:rsidR="00A00DAB" w:rsidRPr="00B74AB0" w:rsidRDefault="00A00DAB" w:rsidP="003B745C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A00DAB" w:rsidRPr="00B74AB0" w:rsidRDefault="00A00DAB" w:rsidP="003B745C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r w:rsidRPr="00B74AB0">
              <w:rPr>
                <w:lang w:val="uk-UA"/>
              </w:rPr>
              <w:t>ТзОВ «Довір</w:t>
            </w:r>
            <w:r w:rsidRPr="00B74AB0">
              <w:rPr>
                <w:lang w:val="en-US"/>
              </w:rPr>
              <w:t>’</w:t>
            </w:r>
            <w:r w:rsidRPr="00B74AB0">
              <w:t>я»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Залізничний вокзал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ТзОВ «Наш хліб»</w:t>
            </w:r>
          </w:p>
        </w:tc>
        <w:tc>
          <w:tcPr>
            <w:tcW w:w="3544" w:type="dxa"/>
          </w:tcPr>
          <w:p w:rsidR="00A00DAB" w:rsidRPr="00B74AB0" w:rsidRDefault="00A00DAB" w:rsidP="00CC7DD9">
            <w:pPr>
              <w:rPr>
                <w:lang w:val="uk-UA"/>
              </w:rPr>
            </w:pPr>
            <w:r w:rsidRPr="00B74AB0">
              <w:rPr>
                <w:lang w:val="uk-UA"/>
              </w:rPr>
              <w:t>власна та прилегла території по вул. Підгай, Коцюбинського (від моста)</w:t>
            </w:r>
          </w:p>
        </w:tc>
        <w:tc>
          <w:tcPr>
            <w:tcW w:w="2126" w:type="dxa"/>
          </w:tcPr>
          <w:p w:rsidR="00A00DAB" w:rsidRPr="00B74AB0" w:rsidRDefault="00A00DAB" w:rsidP="00EA1129">
            <w:pPr>
              <w:jc w:val="center"/>
            </w:pPr>
            <w:r w:rsidRPr="00B74AB0">
              <w:rPr>
                <w:lang w:val="uk-UA"/>
              </w:rPr>
              <w:t>до 15.04.2017 р</w:t>
            </w:r>
            <w:r w:rsidRPr="00B74AB0">
              <w:rPr>
                <w:b/>
                <w:lang w:val="uk-UA"/>
              </w:rPr>
              <w:t>.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1373FD">
            <w:pPr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Житлові будинки мешканців міста</w:t>
            </w:r>
          </w:p>
        </w:tc>
        <w:tc>
          <w:tcPr>
            <w:tcW w:w="3544" w:type="dxa"/>
          </w:tcPr>
          <w:p w:rsidR="00A00DAB" w:rsidRPr="00B74AB0" w:rsidRDefault="00A00DAB" w:rsidP="00EB053A">
            <w:pPr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A00DAB" w:rsidRPr="00B74AB0" w:rsidRDefault="00A00DAB" w:rsidP="00EB053A">
            <w:pPr>
              <w:jc w:val="center"/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до 15.04.2017 р -</w:t>
            </w:r>
          </w:p>
        </w:tc>
      </w:tr>
      <w:tr w:rsidR="00A00DAB" w:rsidRPr="00B74AB0" w:rsidTr="00F4129E">
        <w:tc>
          <w:tcPr>
            <w:tcW w:w="910" w:type="dxa"/>
          </w:tcPr>
          <w:p w:rsidR="00A00DAB" w:rsidRPr="00B74AB0" w:rsidRDefault="00A00DAB" w:rsidP="00445400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2884" w:type="dxa"/>
          </w:tcPr>
          <w:p w:rsidR="00A00DAB" w:rsidRPr="00B74AB0" w:rsidRDefault="00A00DAB" w:rsidP="00C606F7">
            <w:pPr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 xml:space="preserve">Установи та заклади усіх форм власності </w:t>
            </w:r>
          </w:p>
        </w:tc>
        <w:tc>
          <w:tcPr>
            <w:tcW w:w="3544" w:type="dxa"/>
          </w:tcPr>
          <w:p w:rsidR="00A00DAB" w:rsidRPr="00B74AB0" w:rsidRDefault="00A00DAB" w:rsidP="00C606F7">
            <w:pPr>
              <w:rPr>
                <w:b/>
                <w:lang w:val="uk-UA"/>
              </w:rPr>
            </w:pPr>
            <w:r w:rsidRPr="00B74AB0">
              <w:rPr>
                <w:b/>
                <w:lang w:val="uk-UA"/>
              </w:rPr>
              <w:t>власна та прилегла території</w:t>
            </w:r>
          </w:p>
        </w:tc>
        <w:tc>
          <w:tcPr>
            <w:tcW w:w="2126" w:type="dxa"/>
          </w:tcPr>
          <w:p w:rsidR="00A00DAB" w:rsidRPr="00B74AB0" w:rsidRDefault="00A00DAB" w:rsidP="00C606F7">
            <w:pPr>
              <w:jc w:val="center"/>
              <w:rPr>
                <w:b/>
              </w:rPr>
            </w:pPr>
            <w:r w:rsidRPr="00B74AB0">
              <w:rPr>
                <w:b/>
                <w:lang w:val="uk-UA"/>
              </w:rPr>
              <w:t>до 15.04.2017 р.</w:t>
            </w:r>
          </w:p>
        </w:tc>
      </w:tr>
    </w:tbl>
    <w:p w:rsidR="00A00DAB" w:rsidRPr="00B74AB0" w:rsidRDefault="00A00DAB" w:rsidP="00445400">
      <w:pPr>
        <w:jc w:val="center"/>
        <w:rPr>
          <w:b/>
          <w:lang w:val="uk-UA"/>
        </w:rPr>
      </w:pPr>
    </w:p>
    <w:p w:rsidR="00A00DAB" w:rsidRPr="00B74AB0" w:rsidRDefault="00A00DAB" w:rsidP="00445400">
      <w:pPr>
        <w:jc w:val="both"/>
        <w:rPr>
          <w:b/>
          <w:lang w:val="uk-UA"/>
        </w:rPr>
      </w:pPr>
      <w:r w:rsidRPr="00B74AB0">
        <w:rPr>
          <w:b/>
          <w:lang w:val="uk-UA"/>
        </w:rPr>
        <w:t>Примітка:</w:t>
      </w:r>
    </w:p>
    <w:p w:rsidR="00A00DAB" w:rsidRPr="00B74AB0" w:rsidRDefault="00A00DAB" w:rsidP="00445400">
      <w:pPr>
        <w:pStyle w:val="ListParagraph"/>
        <w:numPr>
          <w:ilvl w:val="0"/>
          <w:numId w:val="4"/>
        </w:numPr>
        <w:jc w:val="both"/>
        <w:rPr>
          <w:b/>
          <w:lang w:val="uk-UA"/>
        </w:rPr>
      </w:pPr>
      <w:r w:rsidRPr="00B74AB0">
        <w:rPr>
          <w:b/>
          <w:lang w:val="uk-UA"/>
        </w:rPr>
        <w:t>кожна установа забезпечує своїх учасників рукавичками, інвентарем та поліетиленовими пакетами для збирання сміття;</w:t>
      </w:r>
    </w:p>
    <w:p w:rsidR="00A00DAB" w:rsidRPr="00B74AB0" w:rsidRDefault="00A00DAB" w:rsidP="00445400">
      <w:pPr>
        <w:pStyle w:val="ListParagraph"/>
        <w:numPr>
          <w:ilvl w:val="0"/>
          <w:numId w:val="4"/>
        </w:numPr>
        <w:jc w:val="both"/>
        <w:rPr>
          <w:b/>
          <w:lang w:val="uk-UA"/>
        </w:rPr>
      </w:pPr>
      <w:r w:rsidRPr="00B74AB0">
        <w:rPr>
          <w:b/>
          <w:lang w:val="uk-UA"/>
        </w:rPr>
        <w:t xml:space="preserve">інформацію про проведену роботу надати у міську раду до 15.04.2017 р. </w:t>
      </w:r>
    </w:p>
    <w:p w:rsidR="00A00DAB" w:rsidRPr="00B74AB0" w:rsidRDefault="00A00DAB" w:rsidP="00445400">
      <w:pPr>
        <w:ind w:firstLine="567"/>
        <w:jc w:val="both"/>
        <w:rPr>
          <w:b/>
          <w:lang w:val="uk-UA"/>
        </w:rPr>
      </w:pPr>
    </w:p>
    <w:p w:rsidR="00A00DAB" w:rsidRPr="00B74AB0" w:rsidRDefault="00A00DAB" w:rsidP="0024363E">
      <w:pPr>
        <w:ind w:firstLine="567"/>
        <w:jc w:val="both"/>
        <w:rPr>
          <w:b/>
          <w:lang w:val="uk-UA"/>
        </w:rPr>
      </w:pPr>
    </w:p>
    <w:p w:rsidR="00A00DAB" w:rsidRPr="00B74AB0" w:rsidRDefault="00A00DAB" w:rsidP="00F4129E">
      <w:pPr>
        <w:jc w:val="both"/>
        <w:rPr>
          <w:b/>
          <w:lang w:val="uk-UA"/>
        </w:rPr>
      </w:pPr>
      <w:r w:rsidRPr="00B74AB0">
        <w:rPr>
          <w:b/>
          <w:lang w:val="uk-UA"/>
        </w:rPr>
        <w:t>Перший заступник міського голови</w:t>
      </w:r>
      <w:r w:rsidRPr="00B74AB0">
        <w:rPr>
          <w:b/>
        </w:rPr>
        <w:t xml:space="preserve">                    </w:t>
      </w:r>
      <w:r w:rsidRPr="00B74AB0">
        <w:rPr>
          <w:b/>
          <w:lang w:val="uk-UA"/>
        </w:rPr>
        <w:t xml:space="preserve"> </w:t>
      </w:r>
      <w:r w:rsidRPr="00B74AB0">
        <w:rPr>
          <w:b/>
        </w:rPr>
        <w:t xml:space="preserve">           </w:t>
      </w:r>
      <w:r w:rsidRPr="00B74AB0">
        <w:rPr>
          <w:b/>
          <w:lang w:val="uk-UA"/>
        </w:rPr>
        <w:t xml:space="preserve">                         </w:t>
      </w:r>
      <w:r w:rsidRPr="00B74AB0">
        <w:rPr>
          <w:b/>
        </w:rPr>
        <w:t xml:space="preserve">  І. </w:t>
      </w:r>
      <w:r w:rsidRPr="00B74AB0">
        <w:rPr>
          <w:b/>
          <w:lang w:val="uk-UA"/>
        </w:rPr>
        <w:t>Проць</w:t>
      </w:r>
    </w:p>
    <w:sectPr w:rsidR="00A00DAB" w:rsidRPr="00B74AB0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FBD4395"/>
    <w:multiLevelType w:val="hybridMultilevel"/>
    <w:tmpl w:val="5BD2F006"/>
    <w:lvl w:ilvl="0" w:tplc="F828B4FA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67C3E80"/>
    <w:multiLevelType w:val="hybridMultilevel"/>
    <w:tmpl w:val="29FC08E8"/>
    <w:lvl w:ilvl="0" w:tplc="94784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A56AF"/>
    <w:multiLevelType w:val="hybridMultilevel"/>
    <w:tmpl w:val="89F63540"/>
    <w:lvl w:ilvl="0" w:tplc="992A6EF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97D1F"/>
    <w:multiLevelType w:val="hybridMultilevel"/>
    <w:tmpl w:val="DC7E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F9"/>
    <w:rsid w:val="00026F06"/>
    <w:rsid w:val="00033EBA"/>
    <w:rsid w:val="00053A51"/>
    <w:rsid w:val="00097341"/>
    <w:rsid w:val="000A1DF3"/>
    <w:rsid w:val="000C4495"/>
    <w:rsid w:val="000F3619"/>
    <w:rsid w:val="00103F2C"/>
    <w:rsid w:val="00125AE7"/>
    <w:rsid w:val="00125C20"/>
    <w:rsid w:val="001373FD"/>
    <w:rsid w:val="00187CF4"/>
    <w:rsid w:val="00205D1C"/>
    <w:rsid w:val="0024363E"/>
    <w:rsid w:val="002A284F"/>
    <w:rsid w:val="002F51E0"/>
    <w:rsid w:val="00333D37"/>
    <w:rsid w:val="003825B9"/>
    <w:rsid w:val="003A3AC3"/>
    <w:rsid w:val="003A3CFD"/>
    <w:rsid w:val="003B1BCC"/>
    <w:rsid w:val="003B3406"/>
    <w:rsid w:val="003B745C"/>
    <w:rsid w:val="00412D8E"/>
    <w:rsid w:val="00433FF9"/>
    <w:rsid w:val="00445400"/>
    <w:rsid w:val="004B2BB8"/>
    <w:rsid w:val="004D6A20"/>
    <w:rsid w:val="00520876"/>
    <w:rsid w:val="00532927"/>
    <w:rsid w:val="005A6ACC"/>
    <w:rsid w:val="005C488A"/>
    <w:rsid w:val="005E42D1"/>
    <w:rsid w:val="00680BC6"/>
    <w:rsid w:val="006A18C3"/>
    <w:rsid w:val="006F688D"/>
    <w:rsid w:val="0078732E"/>
    <w:rsid w:val="00811DD1"/>
    <w:rsid w:val="00936803"/>
    <w:rsid w:val="00954BB8"/>
    <w:rsid w:val="009E03A5"/>
    <w:rsid w:val="00A00DAB"/>
    <w:rsid w:val="00A407FF"/>
    <w:rsid w:val="00AB3851"/>
    <w:rsid w:val="00AE23FE"/>
    <w:rsid w:val="00B110DB"/>
    <w:rsid w:val="00B74AB0"/>
    <w:rsid w:val="00B9501E"/>
    <w:rsid w:val="00BB6A34"/>
    <w:rsid w:val="00C1235C"/>
    <w:rsid w:val="00C606F7"/>
    <w:rsid w:val="00C6237E"/>
    <w:rsid w:val="00CA3CDE"/>
    <w:rsid w:val="00CC7DD9"/>
    <w:rsid w:val="00CF03C7"/>
    <w:rsid w:val="00E00FB5"/>
    <w:rsid w:val="00E10A3B"/>
    <w:rsid w:val="00E25152"/>
    <w:rsid w:val="00E51A3B"/>
    <w:rsid w:val="00E678E7"/>
    <w:rsid w:val="00E836F0"/>
    <w:rsid w:val="00EA1129"/>
    <w:rsid w:val="00EB053A"/>
    <w:rsid w:val="00F4062D"/>
    <w:rsid w:val="00F4129E"/>
    <w:rsid w:val="00F743DB"/>
    <w:rsid w:val="00FB3595"/>
    <w:rsid w:val="00FF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540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540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33FF9"/>
    <w:rPr>
      <w:rFonts w:ascii="Cambria" w:eastAsia="Times New Roman" w:hAnsi="Cambria" w:cs="Times New Roman"/>
      <w:i/>
      <w:iCs/>
      <w:color w:val="243F60"/>
      <w:sz w:val="28"/>
      <w:szCs w:val="28"/>
      <w:lang w:val="uk-UA"/>
    </w:rPr>
  </w:style>
  <w:style w:type="paragraph" w:styleId="ListParagraph">
    <w:name w:val="List Paragraph"/>
    <w:basedOn w:val="Normal"/>
    <w:uiPriority w:val="99"/>
    <w:qFormat/>
    <w:rsid w:val="00433FF9"/>
    <w:pPr>
      <w:ind w:left="720"/>
      <w:contextualSpacing/>
    </w:pPr>
  </w:style>
  <w:style w:type="paragraph" w:customStyle="1" w:styleId="tj1">
    <w:name w:val="tj1"/>
    <w:basedOn w:val="Normal"/>
    <w:uiPriority w:val="99"/>
    <w:rsid w:val="00433FF9"/>
    <w:pPr>
      <w:spacing w:line="300" w:lineRule="atLeast"/>
      <w:jc w:val="both"/>
    </w:pPr>
  </w:style>
  <w:style w:type="paragraph" w:customStyle="1" w:styleId="tc2">
    <w:name w:val="tc2"/>
    <w:basedOn w:val="Normal"/>
    <w:uiPriority w:val="99"/>
    <w:rsid w:val="00433FF9"/>
    <w:pPr>
      <w:spacing w:line="300" w:lineRule="atLeast"/>
      <w:jc w:val="center"/>
    </w:pPr>
  </w:style>
  <w:style w:type="paragraph" w:styleId="BlockText">
    <w:name w:val="Block Text"/>
    <w:basedOn w:val="Normal"/>
    <w:uiPriority w:val="99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433F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FF9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445400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45400"/>
    <w:rPr>
      <w:rFonts w:ascii="Times New Roman" w:hAnsi="Times New Roman" w:cs="Times New Roman"/>
      <w:sz w:val="24"/>
      <w:szCs w:val="24"/>
      <w:lang w:val="uk-UA" w:eastAsia="uk-UA"/>
    </w:rPr>
  </w:style>
  <w:style w:type="paragraph" w:styleId="BodyText2">
    <w:name w:val="Body Text 2"/>
    <w:basedOn w:val="Normal"/>
    <w:link w:val="BodyText2Char"/>
    <w:uiPriority w:val="99"/>
    <w:rsid w:val="00445400"/>
    <w:pPr>
      <w:jc w:val="center"/>
    </w:pPr>
    <w:rPr>
      <w:b/>
      <w:bCs/>
      <w:sz w:val="28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45400"/>
    <w:rPr>
      <w:rFonts w:ascii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5</Pages>
  <Words>1261</Words>
  <Characters>7192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admin</cp:lastModifiedBy>
  <cp:revision>23</cp:revision>
  <cp:lastPrinted>2015-02-27T07:57:00Z</cp:lastPrinted>
  <dcterms:created xsi:type="dcterms:W3CDTF">2015-03-24T10:27:00Z</dcterms:created>
  <dcterms:modified xsi:type="dcterms:W3CDTF">2017-03-22T12:22:00Z</dcterms:modified>
</cp:coreProperties>
</file>